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70DC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70DC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70DC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70DC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70DC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70DC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89718A3" w:rsidR="00546DB1" w:rsidRPr="00546DB1" w:rsidRDefault="00F26F23" w:rsidP="00AB56F9">
                <w:pPr>
                  <w:tabs>
                    <w:tab w:val="left" w:pos="426"/>
                  </w:tabs>
                  <w:spacing w:before="120"/>
                  <w:rPr>
                    <w:bCs/>
                    <w:lang w:val="en-IE" w:eastAsia="en-GB"/>
                  </w:rPr>
                </w:pPr>
                <w:r w:rsidRPr="003F0D92">
                  <w:rPr>
                    <w:bCs/>
                    <w:lang w:eastAsia="en-GB"/>
                  </w:rPr>
                  <w:t>DGT.C.</w:t>
                </w:r>
                <w:r w:rsidR="00CE1A5F" w:rsidRPr="003F0D92">
                  <w:rPr>
                    <w:bCs/>
                    <w:lang w:eastAsia="en-GB"/>
                  </w:rPr>
                  <w:t>1.</w:t>
                </w:r>
                <w:r w:rsidRPr="003F0D92">
                  <w:rPr>
                    <w:bCs/>
                    <w:lang w:eastAsia="en-GB"/>
                  </w:rPr>
                  <w:t>ES.2</w:t>
                </w:r>
              </w:p>
            </w:tc>
          </w:sdtContent>
        </w:sdt>
      </w:tr>
      <w:tr w:rsidR="00546DB1" w:rsidRPr="003D7A24"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howingPlcHdr/>
          </w:sdtPr>
          <w:sdtEndPr/>
          <w:sdtContent>
            <w:tc>
              <w:tcPr>
                <w:tcW w:w="5491" w:type="dxa"/>
              </w:tcPr>
              <w:p w14:paraId="32FCC887" w14:textId="77777777" w:rsidR="00546DB1" w:rsidRPr="003B2E38" w:rsidRDefault="00546DB1" w:rsidP="00AB56F9">
                <w:pPr>
                  <w:tabs>
                    <w:tab w:val="left" w:pos="426"/>
                  </w:tabs>
                  <w:spacing w:before="120"/>
                  <w:rPr>
                    <w:bCs/>
                    <w:lang w:val="en-IE" w:eastAsia="en-GB"/>
                  </w:rPr>
                </w:pPr>
                <w:r w:rsidRPr="0068480E">
                  <w:rPr>
                    <w:rStyle w:val="PlaceholderText"/>
                    <w:bCs/>
                    <w:lang w:val="en-IE"/>
                  </w:rPr>
                  <w:t>Click or tap here to enter text.</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fr-BE" w:eastAsia="en-GB"/>
                  </w:rPr>
                  <w:id w:val="395710987"/>
                  <w:placeholder>
                    <w:docPart w:val="B693A59BDC5A4255800911C08DA3F815"/>
                  </w:placeholder>
                </w:sdtPr>
                <w:sdtEndPr/>
                <w:sdtContent>
                  <w:p w14:paraId="65EBCF52" w14:textId="4CF2214A" w:rsidR="00546DB1" w:rsidRPr="00F26F23" w:rsidRDefault="00F26F23" w:rsidP="00F26F23">
                    <w:pPr>
                      <w:tabs>
                        <w:tab w:val="left" w:pos="426"/>
                      </w:tabs>
                      <w:rPr>
                        <w:bCs/>
                        <w:lang w:val="es-ES" w:eastAsia="en-GB"/>
                      </w:rPr>
                    </w:pPr>
                    <w:r>
                      <w:rPr>
                        <w:bCs/>
                        <w:lang w:val="es-ES" w:eastAsia="en-GB"/>
                      </w:rPr>
                      <w:t xml:space="preserve">Myriam García de </w:t>
                    </w:r>
                    <w:proofErr w:type="spellStart"/>
                    <w:r>
                      <w:rPr>
                        <w:bCs/>
                        <w:lang w:val="es-ES" w:eastAsia="en-GB"/>
                      </w:rPr>
                      <w:t>Leániz</w:t>
                    </w:r>
                    <w:proofErr w:type="spellEnd"/>
                    <w:r>
                      <w:rPr>
                        <w:bCs/>
                        <w:lang w:val="es-ES" w:eastAsia="en-GB"/>
                      </w:rPr>
                      <w:t xml:space="preserve"> </w:t>
                    </w:r>
                    <w:r w:rsidRPr="003F0D92">
                      <w:rPr>
                        <w:bCs/>
                        <w:lang w:val="es-ES" w:eastAsia="en-GB"/>
                      </w:rPr>
                      <w:t>(</w:t>
                    </w:r>
                    <w:hyperlink r:id="rId15" w:history="1">
                      <w:r w:rsidR="0068480E" w:rsidRPr="003F0D92">
                        <w:rPr>
                          <w:rStyle w:val="Hyperlink"/>
                          <w:bCs/>
                          <w:color w:val="auto"/>
                          <w:lang w:val="es-ES" w:eastAsia="en-GB"/>
                        </w:rPr>
                        <w:t>Myriam.GARCIA-DE-LEANIZ-HORTAL@ec.europa.eu</w:t>
                      </w:r>
                    </w:hyperlink>
                    <w:hyperlink r:id="rId16" w:history="1"/>
                    <w:r w:rsidRPr="003F0D92">
                      <w:rPr>
                        <w:bCs/>
                        <w:lang w:val="es-ES" w:eastAsia="en-GB"/>
                      </w:rPr>
                      <w:t>)</w:t>
                    </w:r>
                    <w:r w:rsidR="00A91CA9" w:rsidRPr="003F0D92">
                      <w:rPr>
                        <w:bCs/>
                        <w:lang w:val="es-ES" w:eastAsia="en-GB"/>
                      </w:rPr>
                      <w:t>,</w:t>
                    </w:r>
                    <w:r w:rsidR="00655E26" w:rsidRPr="003F0D92">
                      <w:rPr>
                        <w:bCs/>
                        <w:lang w:val="es-ES" w:eastAsia="en-GB"/>
                      </w:rPr>
                      <w:t xml:space="preserve"> Luis </w:t>
                    </w:r>
                    <w:proofErr w:type="spellStart"/>
                    <w:r w:rsidR="00655E26" w:rsidRPr="003F0D92">
                      <w:rPr>
                        <w:bCs/>
                        <w:lang w:val="es-ES" w:eastAsia="en-GB"/>
                      </w:rPr>
                      <w:t>Somoano</w:t>
                    </w:r>
                    <w:proofErr w:type="spellEnd"/>
                    <w:r w:rsidR="00655E26" w:rsidRPr="003F0D92">
                      <w:rPr>
                        <w:bCs/>
                        <w:lang w:val="es-ES" w:eastAsia="en-GB"/>
                      </w:rPr>
                      <w:t xml:space="preserve"> (</w:t>
                    </w:r>
                    <w:hyperlink r:id="rId17" w:history="1">
                      <w:r w:rsidR="00655E26" w:rsidRPr="003F0D92">
                        <w:rPr>
                          <w:rStyle w:val="Hyperlink"/>
                          <w:bCs/>
                          <w:color w:val="auto"/>
                          <w:lang w:val="es-ES" w:eastAsia="en-GB"/>
                        </w:rPr>
                        <w:t>Luis.Somoano@ec.europa.eu</w:t>
                      </w:r>
                    </w:hyperlink>
                    <w:r w:rsidR="00655E26" w:rsidRPr="003F0D92">
                      <w:rPr>
                        <w:bCs/>
                        <w:lang w:val="es-ES" w:eastAsia="en-GB"/>
                      </w:rPr>
                      <w:t>)</w:t>
                    </w:r>
                  </w:p>
                </w:sdtContent>
              </w:sdt>
            </w:sdtContent>
          </w:sdt>
          <w:p w14:paraId="75AC6376" w14:textId="329661E3" w:rsidR="00CE1A5F" w:rsidRPr="003F0D92" w:rsidRDefault="00570DC4" w:rsidP="00CE1A5F">
            <w:pPr>
              <w:tabs>
                <w:tab w:val="left" w:pos="426"/>
              </w:tabs>
              <w:contextualSpacing/>
              <w:rPr>
                <w:bCs/>
                <w:lang w:val="en-IE" w:eastAsia="en-GB"/>
              </w:rPr>
            </w:pPr>
            <w:sdt>
              <w:sdtPr>
                <w:rPr>
                  <w:bCs/>
                  <w:lang w:val="en-IE" w:eastAsia="en-GB"/>
                </w:rPr>
                <w:id w:val="280312510"/>
                <w:placeholder>
                  <w:docPart w:val="A354911239B54E0E920E2D62677D5895"/>
                </w:placeholder>
              </w:sdtPr>
              <w:sdtEndPr/>
              <w:sdtContent>
                <w:r w:rsidR="003F0D92">
                  <w:rPr>
                    <w:bCs/>
                    <w:lang w:val="en-IE" w:eastAsia="en-GB"/>
                  </w:rPr>
                  <w:t>1</w:t>
                </w:r>
                <w:r w:rsidR="0025458B">
                  <w:rPr>
                    <w:bCs/>
                    <w:lang w:val="en-IE" w:eastAsia="en-GB"/>
                  </w:rPr>
                  <w:t>6</w:t>
                </w:r>
                <w:r w:rsidR="00CE1A5F" w:rsidRPr="003F0D92">
                  <w:rPr>
                    <w:bCs/>
                    <w:lang w:val="en-IE" w:eastAsia="en-GB"/>
                  </w:rPr>
                  <w:t>-0</w:t>
                </w:r>
                <w:r w:rsidR="003F0D92">
                  <w:rPr>
                    <w:bCs/>
                    <w:lang w:val="en-IE" w:eastAsia="en-GB"/>
                  </w:rPr>
                  <w:t>9</w:t>
                </w:r>
                <w:r w:rsidR="00CE1A5F" w:rsidRPr="003F0D92">
                  <w:rPr>
                    <w:bCs/>
                    <w:lang w:val="en-IE" w:eastAsia="en-GB"/>
                  </w:rPr>
                  <w:t>-</w:t>
                </w:r>
              </w:sdtContent>
            </w:sdt>
            <w:r w:rsidR="00CE1A5F" w:rsidRPr="003F0D92">
              <w:rPr>
                <w:bCs/>
                <w:lang w:val="en-IE" w:eastAsia="en-GB"/>
              </w:rPr>
              <w:t xml:space="preserve"> </w:t>
            </w:r>
            <w:sdt>
              <w:sdtPr>
                <w:rPr>
                  <w:bCs/>
                  <w:lang w:val="en-IE" w:eastAsia="en-GB"/>
                </w:rPr>
                <w:alias w:val="Year"/>
                <w:tag w:val="Year"/>
                <w:id w:val="-590541382"/>
                <w:placeholder>
                  <w:docPart w:val="7DA9B5EC9B6643A9854E531CC64CDAC8"/>
                </w:placeholder>
                <w:dropDownList>
                  <w:listItem w:value="Choose an item."/>
                  <w:listItem w:displayText="2023" w:value="2023"/>
                  <w:listItem w:displayText="2024" w:value="2024"/>
                  <w:listItem w:displayText="2025" w:value="2025"/>
                  <w:listItem w:displayText="2026" w:value="2026"/>
                </w:dropDownList>
              </w:sdtPr>
              <w:sdtEndPr/>
              <w:sdtContent>
                <w:r w:rsidR="00CE1A5F" w:rsidRPr="003F0D92">
                  <w:rPr>
                    <w:bCs/>
                    <w:lang w:val="en-IE" w:eastAsia="en-GB"/>
                  </w:rPr>
                  <w:t>2025</w:t>
                </w:r>
              </w:sdtContent>
            </w:sdt>
          </w:p>
          <w:p w14:paraId="4128A55A" w14:textId="73595D51" w:rsidR="00546DB1" w:rsidRPr="00546DB1" w:rsidRDefault="00570DC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8480E">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F26F23">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4D4C56">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F26F23">
              <w:rPr>
                <w:bCs/>
                <w:szCs w:val="24"/>
                <w:lang w:eastAsia="en-GB"/>
              </w:rPr>
              <w:t>:</w:t>
            </w:r>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349E095D"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8" o:title=""/>
                </v:shape>
                <w:control r:id="rId19" w:name="OptionButton6" w:shapeid="_x0000_i1037"/>
              </w:object>
            </w:r>
            <w:r>
              <w:rPr>
                <w:bCs/>
                <w:lang w:val="en-GB" w:eastAsia="en-GB"/>
              </w:rPr>
              <w:object w:dxaOrig="225" w:dyaOrig="225" w14:anchorId="28F21F18">
                <v:shape id="_x0000_i1039" type="#_x0000_t75" style="width:159pt;height:21.75pt" o:ole="">
                  <v:imagedata r:id="rId20" o:title=""/>
                </v:shape>
                <w:control r:id="rId21"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6CE6203"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9pt;height:21.75pt" o:ole="">
                  <v:imagedata r:id="rId22" o:title=""/>
                </v:shape>
                <w:control r:id="rId23"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70DC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70DC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70DC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98EDF53"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9pt" o:ole="">
                  <v:imagedata r:id="rId24" o:title=""/>
                </v:shape>
                <w:control r:id="rId25"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B35E7B2"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6" o:title=""/>
                </v:shape>
                <w:control r:id="rId27" w:name="OptionButton2" w:shapeid="_x0000_i1045"/>
              </w:object>
            </w:r>
            <w:r>
              <w:rPr>
                <w:bCs/>
                <w:lang w:val="en-GB" w:eastAsia="en-GB"/>
              </w:rPr>
              <w:object w:dxaOrig="225" w:dyaOrig="225" w14:anchorId="50596B69">
                <v:shape id="_x0000_i1047" type="#_x0000_t75" style="width:108pt;height:21.75pt" o:ole="">
                  <v:imagedata r:id="rId28" o:title=""/>
                </v:shape>
                <w:control r:id="rId29" w:name="OptionButton3" w:shapeid="_x0000_i1047"/>
              </w:object>
            </w:r>
          </w:p>
          <w:p w14:paraId="1CC7C8D1" w14:textId="0DCC9CD5"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w:t>
            </w:r>
            <w:r w:rsidR="00D93D2F">
              <w:rPr>
                <w:lang w:val="en-GB"/>
              </w:rPr>
              <w:t xml:space="preserve">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25458B">
                  <w:rPr>
                    <w:bCs/>
                    <w:lang w:val="fr-BE" w:eastAsia="en-GB"/>
                  </w:rPr>
                  <w:t>2</w:t>
                </w:r>
                <w:r w:rsidR="00314E7F">
                  <w:rPr>
                    <w:bCs/>
                    <w:lang w:val="fr-BE" w:eastAsia="en-GB"/>
                  </w:rPr>
                  <w:t>5</w:t>
                </w:r>
                <w:r w:rsidR="00D93D2F">
                  <w:rPr>
                    <w:bCs/>
                    <w:lang w:val="fr-BE" w:eastAsia="en-GB"/>
                  </w:rPr>
                  <w:t>-0</w:t>
                </w:r>
                <w:r w:rsidR="00314E7F">
                  <w:rPr>
                    <w:bCs/>
                    <w:lang w:val="fr-BE" w:eastAsia="en-GB"/>
                  </w:rPr>
                  <w:t>6</w:t>
                </w:r>
                <w:r w:rsidR="00D93D2F">
                  <w:rPr>
                    <w:bCs/>
                    <w:lang w:val="fr-B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68480E">
      <w:pPr>
        <w:pStyle w:val="ListNumber"/>
        <w:keepNext/>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p w14:paraId="226E4A73" w14:textId="5AD99CBE" w:rsidR="00640940" w:rsidRPr="008A7705" w:rsidRDefault="00640940" w:rsidP="00640940">
          <w:r w:rsidRPr="008A7705">
            <w:t>Das Referat ES</w:t>
          </w:r>
          <w:r w:rsidR="009006D5">
            <w:t>.</w:t>
          </w:r>
          <w:r w:rsidRPr="008A7705">
            <w:t>2</w:t>
          </w:r>
          <w:r>
            <w:t>,</w:t>
          </w:r>
          <w:r w:rsidRPr="008A7705">
            <w:t xml:space="preserve"> mit Sitz in Luxemburg</w:t>
          </w:r>
          <w:r>
            <w:t>,</w:t>
          </w:r>
          <w:r w:rsidRPr="008A7705">
            <w:t xml:space="preserve"> ist eines der beiden Referate der </w:t>
          </w:r>
          <w:r>
            <w:t>S</w:t>
          </w:r>
          <w:r w:rsidRPr="008A7705">
            <w:t xml:space="preserve">panischen Sprachabteilung der Generaldirektion Übersetzung (DGT) der Europäischen Kommission. </w:t>
          </w:r>
          <w:r>
            <w:t>Es</w:t>
          </w:r>
          <w:r w:rsidRPr="008A7705">
            <w:t xml:space="preserve"> ist für die Übersetzung der Dokumente aus allen EU-Amtssprachen ins Spanische zuständig, die </w:t>
          </w:r>
          <w:r>
            <w:t>es</w:t>
          </w:r>
          <w:r w:rsidRPr="008A7705">
            <w:t xml:space="preserve"> von den Generaldirektionen, </w:t>
          </w:r>
          <w:r>
            <w:t xml:space="preserve">von </w:t>
          </w:r>
          <w:r w:rsidRPr="008A7705">
            <w:t xml:space="preserve">den </w:t>
          </w:r>
          <w:r>
            <w:t>Kabinetten der Kommissionsmitglieder</w:t>
          </w:r>
          <w:r w:rsidRPr="008A7705">
            <w:t xml:space="preserve"> und anderen Dienststellen der Europäischen Kommission zu folgenden Hauptbereichen </w:t>
          </w:r>
          <w:r>
            <w:t>erhält</w:t>
          </w:r>
          <w:r w:rsidRPr="008A7705">
            <w:t xml:space="preserve">: </w:t>
          </w:r>
          <w:bookmarkStart w:id="1" w:name="_Hlk194069547"/>
          <w:r w:rsidRPr="008A7705">
            <w:t>Verteidigungs</w:t>
          </w:r>
          <w:bookmarkEnd w:id="1"/>
          <w:r w:rsidRPr="008A7705">
            <w:t>industrie und Weltraum; Bildung und Kultur; Beschäftigung, Soziales und Integration; Energie</w:t>
          </w:r>
          <w:r>
            <w:t>,</w:t>
          </w:r>
          <w:r w:rsidRPr="008A7705">
            <w:t xml:space="preserve"> sowie Gesundheit und Lebensmittelsicherheit; Binnenmarkt, Industrie, Unternehmertum und KMU; </w:t>
          </w:r>
          <w:r>
            <w:t>M</w:t>
          </w:r>
          <w:r w:rsidRPr="008A7705">
            <w:t xml:space="preserve">aritime Angelegenheiten und Fischerei; Mobilität und Verkehr; Regionalpolitik und Stadtentwicklung; Forschung und Innovation, Statistiken; und Handel. Die meisten Ausgangsdokumente sind auf Englisch und in geringerem Maße auf Französisch verfasst. </w:t>
          </w:r>
        </w:p>
        <w:p w14:paraId="76DD1EEA" w14:textId="0BAAC324" w:rsidR="00803007" w:rsidRPr="0068480E" w:rsidRDefault="00640940" w:rsidP="00640940">
          <w:pPr>
            <w:rPr>
              <w:lang w:eastAsia="en-GB"/>
            </w:rPr>
          </w:pPr>
          <w:r w:rsidRPr="008A7705">
            <w:t>Das Referat besteht derzeit aus 1</w:t>
          </w:r>
          <w:r w:rsidR="008764C4">
            <w:t>6</w:t>
          </w:r>
          <w:r w:rsidRPr="008A7705">
            <w:t xml:space="preserve"> Übersetzern, </w:t>
          </w:r>
          <w:r w:rsidR="008764C4">
            <w:t>4</w:t>
          </w:r>
          <w:r w:rsidRPr="008A7705">
            <w:t xml:space="preserve"> Assistenten</w:t>
          </w:r>
          <w:r w:rsidR="00E47608">
            <w:t xml:space="preserve">, einer Qualitätsbeauftragten, einem Sprachtechnologie-Koordinator </w:t>
          </w:r>
          <w:r w:rsidRPr="008A7705">
            <w:t>und de</w:t>
          </w:r>
          <w:r w:rsidR="00E47608">
            <w:t>r</w:t>
          </w:r>
          <w:r w:rsidRPr="008A7705">
            <w:t xml:space="preserve"> Referatsleiter</w:t>
          </w:r>
          <w:r w:rsidR="00E47608">
            <w:t>in</w:t>
          </w:r>
          <w:r>
            <w:t>.</w:t>
          </w:r>
        </w:p>
      </w:sdtContent>
    </w:sdt>
    <w:p w14:paraId="3862387A" w14:textId="77777777" w:rsidR="00803007" w:rsidRPr="0068480E"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246E433D" w:rsidR="00803007" w:rsidRPr="009F216F" w:rsidRDefault="00640940" w:rsidP="00803007">
          <w:pPr>
            <w:rPr>
              <w:lang w:eastAsia="en-GB"/>
            </w:rPr>
          </w:pPr>
          <w:r w:rsidRPr="008A7705">
            <w:t>Wir schlagen eine anspruchsvolle und anregende Position in einem dynamischen Team vor. Der erfolgreiche Bewerber/die erfolgreiche Bewerberin wird</w:t>
          </w:r>
          <w:r w:rsidR="00B16A45">
            <w:t xml:space="preserve"> rechtliche,</w:t>
          </w:r>
          <w:r w:rsidRPr="008A7705">
            <w:t xml:space="preserve"> technische</w:t>
          </w:r>
          <w:r w:rsidR="00B16A45">
            <w:t>, administrative, Kommunikations- und</w:t>
          </w:r>
          <w:r w:rsidRPr="008A7705">
            <w:t xml:space="preserve"> </w:t>
          </w:r>
          <w:r w:rsidR="00B16A45">
            <w:t>Strategieu</w:t>
          </w:r>
          <w:r w:rsidRPr="008A7705">
            <w:t xml:space="preserve">nterlagen übersetzen und auch andere Aufgaben im Zusammenhang mit der Übersetzung wahrnehmen, z. B. </w:t>
          </w:r>
          <w:r w:rsidR="009006D5">
            <w:t xml:space="preserve">die </w:t>
          </w:r>
          <w:r w:rsidRPr="008A7705">
            <w:t xml:space="preserve">Überarbeitung der Übersetzungen anderer Kolleginnen und Kollegen, </w:t>
          </w:r>
          <w:r w:rsidR="009006D5">
            <w:t xml:space="preserve">die </w:t>
          </w:r>
          <w:r w:rsidRPr="008A7705">
            <w:t>Bewertung und Revision externer Übersetzungen und terminologische A</w:t>
          </w:r>
          <w:r>
            <w:t>ufgab</w:t>
          </w:r>
          <w:r w:rsidRPr="008A7705">
            <w:t>en</w:t>
          </w:r>
          <w:r>
            <w:t>.</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0681C73F" w14:textId="6A2C0570" w:rsidR="00640940" w:rsidRPr="008A7705" w:rsidRDefault="00640940" w:rsidP="00640940">
          <w:r w:rsidRPr="008A7705">
            <w:t>Der</w:t>
          </w:r>
          <w:r w:rsidR="001F7E99">
            <w:t xml:space="preserve"> oder die</w:t>
          </w:r>
          <w:r w:rsidRPr="008A7705">
            <w:t xml:space="preserve"> abgeordnete nationale Sachverständige wird die thematischen Kompetenzen der </w:t>
          </w:r>
          <w:r>
            <w:t>S</w:t>
          </w:r>
          <w:r w:rsidRPr="008A7705">
            <w:t xml:space="preserve">panischen Sprachabteilung in sehr spezialisierten Bereichen stärken, die von </w:t>
          </w:r>
          <w:r w:rsidR="009817EF">
            <w:t>unserem Referat</w:t>
          </w:r>
          <w:r w:rsidRPr="008A7705">
            <w:t xml:space="preserve"> abgedeckt werden</w:t>
          </w:r>
          <w:r w:rsidR="009817EF">
            <w:t xml:space="preserve">: </w:t>
          </w:r>
          <w:r w:rsidR="00A91CA9" w:rsidRPr="008A7705">
            <w:t>Verteidigungs</w:t>
          </w:r>
          <w:r w:rsidR="00A91CA9">
            <w:t>i</w:t>
          </w:r>
          <w:r w:rsidR="009817EF" w:rsidRPr="008A7705">
            <w:t>ndustrie und Weltraum; Bildung und Kultur; Beschäftigung, Soziales und Integration; Energie</w:t>
          </w:r>
          <w:r w:rsidR="009817EF">
            <w:t>,</w:t>
          </w:r>
          <w:r w:rsidR="009817EF" w:rsidRPr="008A7705">
            <w:t xml:space="preserve"> sowie Gesundheit und Lebensmittelsicherheit; Binnenmarkt, Industrie, Unternehmertum und KMU; </w:t>
          </w:r>
          <w:r w:rsidR="009817EF">
            <w:t>M</w:t>
          </w:r>
          <w:r w:rsidR="009817EF" w:rsidRPr="008A7705">
            <w:t>aritime Angelegenheiten und Fischerei; Mobilität und Verkehr; Regionalpolitik und Stadtentwicklung; Forschung und Innovation, Statistiken; und Handel</w:t>
          </w:r>
          <w:r w:rsidR="009817EF">
            <w:t>.</w:t>
          </w:r>
        </w:p>
        <w:p w14:paraId="2A0F153A" w14:textId="7DCFE4BF" w:rsidR="009321C6" w:rsidRDefault="00640940" w:rsidP="00640940">
          <w:r w:rsidRPr="008A7705">
            <w:t>Die Hauptaufgabe</w:t>
          </w:r>
          <w:r w:rsidR="001F7E99">
            <w:t xml:space="preserve"> der oder</w:t>
          </w:r>
          <w:r w:rsidRPr="008A7705">
            <w:t xml:space="preserve"> des </w:t>
          </w:r>
          <w:proofErr w:type="spellStart"/>
          <w:r w:rsidR="00A91CA9">
            <w:t>a</w:t>
          </w:r>
          <w:r w:rsidR="00A91CA9" w:rsidRPr="008A7705">
            <w:t>bgeordneten</w:t>
          </w:r>
          <w:proofErr w:type="spellEnd"/>
          <w:r w:rsidR="00A91CA9" w:rsidRPr="008A7705">
            <w:t xml:space="preserve"> </w:t>
          </w:r>
          <w:r w:rsidRPr="008A7705">
            <w:t>nationalen Sachverständigen besteht darin, die Dokumente, die die Kommission im Rahmen ihres Auftrags in den oben genannten Bereichen benötigt, hauptsächlich aus dem Englischen ins Spanische zu übersetzen. Darüber hinaus wird er</w:t>
          </w:r>
          <w:r w:rsidR="001F7E99">
            <w:t xml:space="preserve"> oder sie</w:t>
          </w:r>
          <w:r w:rsidRPr="008A7705">
            <w:t xml:space="preserve"> Übersetzungen solcher Dokumente überarbeiten, überprüfen und bewerten und terminologische Arbeiten im Zusammenhang mit seinen</w:t>
          </w:r>
          <w:r w:rsidR="001F7E99">
            <w:t xml:space="preserve"> oder ihren</w:t>
          </w:r>
          <w:r w:rsidRPr="008A7705">
            <w:t xml:space="preserve"> Fachgebieten durchführen</w:t>
          </w:r>
          <w:r>
            <w:t>.</w:t>
          </w:r>
        </w:p>
        <w:p w14:paraId="2D82359C" w14:textId="229E0658" w:rsidR="001F7E99" w:rsidRPr="009F216F" w:rsidRDefault="001F7E99" w:rsidP="00640940">
          <w:pPr>
            <w:rPr>
              <w:lang w:eastAsia="en-GB"/>
            </w:rPr>
          </w:pPr>
          <w:r w:rsidRPr="001F7E99">
            <w:rPr>
              <w:lang w:eastAsia="en-GB"/>
            </w:rPr>
            <w:t xml:space="preserve">Teamgeist, </w:t>
          </w:r>
          <w:r w:rsidR="00F24069">
            <w:rPr>
              <w:lang w:eastAsia="en-GB"/>
            </w:rPr>
            <w:t>Resilienz</w:t>
          </w:r>
          <w:r w:rsidRPr="001F7E99">
            <w:rPr>
              <w:lang w:eastAsia="en-GB"/>
            </w:rPr>
            <w:t xml:space="preserve">, </w:t>
          </w:r>
          <w:r w:rsidR="00F24069">
            <w:rPr>
              <w:lang w:eastAsia="en-GB"/>
            </w:rPr>
            <w:t xml:space="preserve">die </w:t>
          </w:r>
          <w:r w:rsidRPr="001F7E99">
            <w:rPr>
              <w:lang w:eastAsia="en-GB"/>
            </w:rPr>
            <w:t>Fähigkeit, unter Druck und mit knappen Fristen zu arbeiten, sowie Flexibilität sind erforderlich.</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30"/>
      <w:headerReference w:type="default" r:id="rId31"/>
      <w:footerReference w:type="even" r:id="rId32"/>
      <w:footerReference w:type="default" r:id="rId33"/>
      <w:headerReference w:type="first" r:id="rId34"/>
      <w:footerReference w:type="first" r:id="rId35"/>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B9654" w14:textId="77777777" w:rsidR="00570DC4" w:rsidRDefault="00570DC4">
      <w:pPr>
        <w:spacing w:after="0"/>
      </w:pPr>
      <w:r>
        <w:separator/>
      </w:r>
    </w:p>
  </w:endnote>
  <w:endnote w:type="continuationSeparator" w:id="0">
    <w:p w14:paraId="5FBEB925" w14:textId="77777777" w:rsidR="00570DC4" w:rsidRDefault="00570D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54E3" w14:textId="77777777" w:rsidR="00570DC4" w:rsidRDefault="00570DC4">
      <w:pPr>
        <w:spacing w:after="0"/>
      </w:pPr>
      <w:r>
        <w:separator/>
      </w:r>
    </w:p>
  </w:footnote>
  <w:footnote w:type="continuationSeparator" w:id="0">
    <w:p w14:paraId="7259B24E" w14:textId="77777777" w:rsidR="00570DC4" w:rsidRDefault="00570DC4">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3873"/>
    <w:rsid w:val="000331EC"/>
    <w:rsid w:val="00051DE0"/>
    <w:rsid w:val="000D7B5E"/>
    <w:rsid w:val="001203F8"/>
    <w:rsid w:val="001B2DC8"/>
    <w:rsid w:val="001C3B0B"/>
    <w:rsid w:val="001F7E99"/>
    <w:rsid w:val="00231BD8"/>
    <w:rsid w:val="0025458B"/>
    <w:rsid w:val="002C5752"/>
    <w:rsid w:val="002D12D6"/>
    <w:rsid w:val="002F7504"/>
    <w:rsid w:val="00314E7F"/>
    <w:rsid w:val="00324D8D"/>
    <w:rsid w:val="003418F6"/>
    <w:rsid w:val="0035094A"/>
    <w:rsid w:val="00380967"/>
    <w:rsid w:val="003874E2"/>
    <w:rsid w:val="0039387D"/>
    <w:rsid w:val="00394A86"/>
    <w:rsid w:val="003B2E38"/>
    <w:rsid w:val="003D7A24"/>
    <w:rsid w:val="003F0D92"/>
    <w:rsid w:val="00402603"/>
    <w:rsid w:val="004D4C56"/>
    <w:rsid w:val="004D75AF"/>
    <w:rsid w:val="00533C06"/>
    <w:rsid w:val="00546DB1"/>
    <w:rsid w:val="00570DC4"/>
    <w:rsid w:val="00590DF7"/>
    <w:rsid w:val="006243BB"/>
    <w:rsid w:val="00640940"/>
    <w:rsid w:val="00655E26"/>
    <w:rsid w:val="00676119"/>
    <w:rsid w:val="0068480E"/>
    <w:rsid w:val="006963F5"/>
    <w:rsid w:val="006F3001"/>
    <w:rsid w:val="006F44C9"/>
    <w:rsid w:val="00726310"/>
    <w:rsid w:val="007331BC"/>
    <w:rsid w:val="00767E7E"/>
    <w:rsid w:val="007716E4"/>
    <w:rsid w:val="00785A3F"/>
    <w:rsid w:val="00795C41"/>
    <w:rsid w:val="007A795D"/>
    <w:rsid w:val="007A7CF4"/>
    <w:rsid w:val="007B514A"/>
    <w:rsid w:val="007C07D8"/>
    <w:rsid w:val="007D0EC6"/>
    <w:rsid w:val="00803007"/>
    <w:rsid w:val="008102E0"/>
    <w:rsid w:val="008764C4"/>
    <w:rsid w:val="0089735C"/>
    <w:rsid w:val="008D52CF"/>
    <w:rsid w:val="009006D5"/>
    <w:rsid w:val="009321C6"/>
    <w:rsid w:val="009442BE"/>
    <w:rsid w:val="0096154C"/>
    <w:rsid w:val="009817EF"/>
    <w:rsid w:val="009F216F"/>
    <w:rsid w:val="009F2ED3"/>
    <w:rsid w:val="00A66887"/>
    <w:rsid w:val="00A91CA9"/>
    <w:rsid w:val="00AB07A0"/>
    <w:rsid w:val="00AB56F9"/>
    <w:rsid w:val="00AC0F06"/>
    <w:rsid w:val="00AC5FF8"/>
    <w:rsid w:val="00AE6941"/>
    <w:rsid w:val="00B16A45"/>
    <w:rsid w:val="00B73B91"/>
    <w:rsid w:val="00BB4A3C"/>
    <w:rsid w:val="00BF6139"/>
    <w:rsid w:val="00C07259"/>
    <w:rsid w:val="00C27C81"/>
    <w:rsid w:val="00C83FFA"/>
    <w:rsid w:val="00C8427B"/>
    <w:rsid w:val="00CD33B4"/>
    <w:rsid w:val="00CD5D1D"/>
    <w:rsid w:val="00CE1A5F"/>
    <w:rsid w:val="00CE4F04"/>
    <w:rsid w:val="00D0694B"/>
    <w:rsid w:val="00D31102"/>
    <w:rsid w:val="00D605F4"/>
    <w:rsid w:val="00D93D2F"/>
    <w:rsid w:val="00DA711C"/>
    <w:rsid w:val="00DD1B1B"/>
    <w:rsid w:val="00E01792"/>
    <w:rsid w:val="00E35460"/>
    <w:rsid w:val="00E47608"/>
    <w:rsid w:val="00EB3060"/>
    <w:rsid w:val="00EC5C6B"/>
    <w:rsid w:val="00ED6452"/>
    <w:rsid w:val="00F24069"/>
    <w:rsid w:val="00F26F23"/>
    <w:rsid w:val="00F37243"/>
    <w:rsid w:val="00F54D73"/>
    <w:rsid w:val="00F60E71"/>
    <w:rsid w:val="00F61B05"/>
    <w:rsid w:val="00FA67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uiPriority w:val="99"/>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FollowedHyperlink">
    <w:name w:val="FollowedHyperlink"/>
    <w:basedOn w:val="DefaultParagraphFont"/>
    <w:semiHidden/>
    <w:locked/>
    <w:rsid w:val="0068480E"/>
    <w:rPr>
      <w:color w:val="954F72" w:themeColor="followedHyperlink"/>
      <w:u w:val="single"/>
    </w:rPr>
  </w:style>
  <w:style w:type="character" w:styleId="CommentReference">
    <w:name w:val="annotation reference"/>
    <w:basedOn w:val="DefaultParagraphFont"/>
    <w:semiHidden/>
    <w:locked/>
    <w:rsid w:val="009817EF"/>
    <w:rPr>
      <w:sz w:val="16"/>
      <w:szCs w:val="16"/>
    </w:rPr>
  </w:style>
  <w:style w:type="paragraph" w:styleId="CommentText">
    <w:name w:val="annotation text"/>
    <w:basedOn w:val="Normal"/>
    <w:link w:val="CommentTextChar"/>
    <w:semiHidden/>
    <w:locked/>
    <w:rsid w:val="009817EF"/>
    <w:rPr>
      <w:sz w:val="20"/>
    </w:rPr>
  </w:style>
  <w:style w:type="character" w:customStyle="1" w:styleId="CommentTextChar">
    <w:name w:val="Comment Text Char"/>
    <w:basedOn w:val="DefaultParagraphFont"/>
    <w:link w:val="CommentText"/>
    <w:semiHidden/>
    <w:rsid w:val="009817EF"/>
    <w:rPr>
      <w:sz w:val="20"/>
    </w:rPr>
  </w:style>
  <w:style w:type="paragraph" w:styleId="CommentSubject">
    <w:name w:val="annotation subject"/>
    <w:basedOn w:val="CommentText"/>
    <w:next w:val="CommentText"/>
    <w:link w:val="CommentSubjectChar"/>
    <w:semiHidden/>
    <w:unhideWhenUsed/>
    <w:locked/>
    <w:rsid w:val="009817EF"/>
    <w:rPr>
      <w:b/>
      <w:bCs/>
    </w:rPr>
  </w:style>
  <w:style w:type="character" w:customStyle="1" w:styleId="CommentSubjectChar">
    <w:name w:val="Comment Subject Char"/>
    <w:basedOn w:val="CommentTextChar"/>
    <w:link w:val="CommentSubject"/>
    <w:semiHidden/>
    <w:rsid w:val="009817E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6.wmf"/><Relationship Id="rId21" Type="http://schemas.openxmlformats.org/officeDocument/2006/relationships/control" Target="activeX/activeX2.xml"/><Relationship Id="rId34"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Luis.Somoano@ec.europa.eu" TargetMode="External"/><Relationship Id="rId25" Type="http://schemas.openxmlformats.org/officeDocument/2006/relationships/control" Target="activeX/activeX4.xm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 TargetMode="External"/><Relationship Id="rId20" Type="http://schemas.openxmlformats.org/officeDocument/2006/relationships/image" Target="media/image3.wmf"/><Relationship Id="rId29" Type="http://schemas.openxmlformats.org/officeDocument/2006/relationships/control" Target="activeX/activeX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Myriam.GARCIA-DE-LEANIZ-HORTAL@ec.europa.eu" TargetMode="External"/><Relationship Id="rId23" Type="http://schemas.openxmlformats.org/officeDocument/2006/relationships/control" Target="activeX/activeX3.xml"/><Relationship Id="rId28" Type="http://schemas.openxmlformats.org/officeDocument/2006/relationships/image" Target="media/image7.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ntrol" Target="activeX/activeX1.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4.wmf"/><Relationship Id="rId27" Type="http://schemas.openxmlformats.org/officeDocument/2006/relationships/control" Target="activeX/activeX5.xm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B693A59BDC5A4255800911C08DA3F815"/>
        <w:category>
          <w:name w:val="General"/>
          <w:gallery w:val="placeholder"/>
        </w:category>
        <w:types>
          <w:type w:val="bbPlcHdr"/>
        </w:types>
        <w:behaviors>
          <w:behavior w:val="content"/>
        </w:behaviors>
        <w:guid w:val="{E438F8EA-0DDF-403B-AEAA-F5403CC42870}"/>
      </w:docPartPr>
      <w:docPartBody>
        <w:p w:rsidR="009A3E45" w:rsidRDefault="009A3E45" w:rsidP="009A3E45">
          <w:pPr>
            <w:pStyle w:val="B693A59BDC5A4255800911C08DA3F815"/>
          </w:pPr>
          <w:r w:rsidRPr="00080A71">
            <w:rPr>
              <w:rStyle w:val="PlaceholderText"/>
              <w:bCs/>
            </w:rPr>
            <w:t>Click or tap here to enter text.</w:t>
          </w:r>
        </w:p>
      </w:docPartBody>
    </w:docPart>
    <w:docPart>
      <w:docPartPr>
        <w:name w:val="A354911239B54E0E920E2D62677D5895"/>
        <w:category>
          <w:name w:val="General"/>
          <w:gallery w:val="placeholder"/>
        </w:category>
        <w:types>
          <w:type w:val="bbPlcHdr"/>
        </w:types>
        <w:behaviors>
          <w:behavior w:val="content"/>
        </w:behaviors>
        <w:guid w:val="{5FAE394E-A1A0-4AE7-BF22-D82E958053D7}"/>
      </w:docPartPr>
      <w:docPartBody>
        <w:p w:rsidR="004C3725" w:rsidRDefault="004C3725" w:rsidP="004C3725">
          <w:pPr>
            <w:pStyle w:val="A354911239B54E0E920E2D62677D5895"/>
          </w:pPr>
          <w:r w:rsidRPr="00BD2312">
            <w:rPr>
              <w:rStyle w:val="PlaceholderText"/>
            </w:rPr>
            <w:t>Click or tap here to enter text.</w:t>
          </w:r>
        </w:p>
      </w:docPartBody>
    </w:docPart>
    <w:docPart>
      <w:docPartPr>
        <w:name w:val="7DA9B5EC9B6643A9854E531CC64CDAC8"/>
        <w:category>
          <w:name w:val="General"/>
          <w:gallery w:val="placeholder"/>
        </w:category>
        <w:types>
          <w:type w:val="bbPlcHdr"/>
        </w:types>
        <w:behaviors>
          <w:behavior w:val="content"/>
        </w:behaviors>
        <w:guid w:val="{BEC67ABB-2885-4271-8539-85039F1B3495}"/>
      </w:docPartPr>
      <w:docPartBody>
        <w:p w:rsidR="004C3725" w:rsidRDefault="004C3725" w:rsidP="004C3725">
          <w:pPr>
            <w:pStyle w:val="7DA9B5EC9B6643A9854E531CC64CDAC8"/>
          </w:pPr>
          <w:r>
            <w:rPr>
              <w:bCs/>
              <w:lang w:eastAsia="en-G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C3B0B"/>
    <w:rsid w:val="004C3725"/>
    <w:rsid w:val="0056186B"/>
    <w:rsid w:val="006963F5"/>
    <w:rsid w:val="00723B02"/>
    <w:rsid w:val="00897026"/>
    <w:rsid w:val="008A7C76"/>
    <w:rsid w:val="008C406B"/>
    <w:rsid w:val="008D04E3"/>
    <w:rsid w:val="009A3E45"/>
    <w:rsid w:val="009F2ED3"/>
    <w:rsid w:val="00A71FAD"/>
    <w:rsid w:val="00B21BDA"/>
    <w:rsid w:val="00BA5A3A"/>
    <w:rsid w:val="00BB4A3C"/>
    <w:rsid w:val="00C83FFA"/>
    <w:rsid w:val="00D31102"/>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C3725"/>
    <w:rPr>
      <w:color w:val="288061"/>
    </w:rPr>
  </w:style>
  <w:style w:type="paragraph" w:customStyle="1" w:styleId="B693A59BDC5A4255800911C08DA3F815">
    <w:name w:val="B693A59BDC5A4255800911C08DA3F815"/>
    <w:rsid w:val="009A3E45"/>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354911239B54E0E920E2D62677D5895">
    <w:name w:val="A354911239B54E0E920E2D62677D5895"/>
    <w:rsid w:val="004C3725"/>
    <w:pPr>
      <w:spacing w:line="278" w:lineRule="auto"/>
    </w:pPr>
    <w:rPr>
      <w:kern w:val="2"/>
      <w:sz w:val="24"/>
      <w:szCs w:val="24"/>
      <w14:ligatures w14:val="standardContextual"/>
    </w:rPr>
  </w:style>
  <w:style w:type="paragraph" w:customStyle="1" w:styleId="7DA9B5EC9B6643A9854E531CC64CDAC8">
    <w:name w:val="7DA9B5EC9B6643A9854E531CC64CDAC8"/>
    <w:rsid w:val="004C37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72E77D1A-9FC7-4DC5-979E-8D16B9CEEEB2}"/>
</file>

<file path=customXml/itemProps5.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6.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11</TotalTime>
  <Pages>1</Pages>
  <Words>1181</Words>
  <Characters>6738</Characters>
  <Application>Microsoft Office Word</Application>
  <DocSecurity>0</DocSecurity>
  <PresentationFormat>Microsoft Word 14.0</PresentationFormat>
  <Lines>56</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GARCIA DE LEANIZ HORTAL Myriam (DGT)</cp:lastModifiedBy>
  <cp:revision>12</cp:revision>
  <dcterms:created xsi:type="dcterms:W3CDTF">2025-03-28T14:55:00Z</dcterms:created>
  <dcterms:modified xsi:type="dcterms:W3CDTF">2025-03-28T16:17:00Z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